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15C" w:rsidRPr="004A6642" w:rsidRDefault="006B415C" w:rsidP="00D4264E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05pt" o:ole="" fillcolor="window">
            <v:imagedata r:id="rId4" o:title=""/>
          </v:shape>
          <o:OLEObject Type="Embed" ProgID="Paint.Picture" ShapeID="_x0000_i1025" DrawAspect="Content" ObjectID="_1604385308" r:id="rId5"/>
        </w:object>
      </w:r>
    </w:p>
    <w:p w:rsidR="006B415C" w:rsidRPr="004A6642" w:rsidRDefault="006B415C" w:rsidP="00D4264E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6B415C" w:rsidRPr="004A6642" w:rsidRDefault="006B415C" w:rsidP="00D4264E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6B415C" w:rsidRPr="004A6642" w:rsidRDefault="006B415C" w:rsidP="00D4264E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6B415C" w:rsidRPr="004A6642" w:rsidRDefault="006B415C" w:rsidP="00D4264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6B415C" w:rsidRPr="00F30895" w:rsidRDefault="006B415C" w:rsidP="00D4264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 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6B415C" w:rsidRPr="004A6642" w:rsidRDefault="006B415C" w:rsidP="00D4264E">
      <w:pPr>
        <w:jc w:val="center"/>
        <w:rPr>
          <w:b/>
          <w:i/>
          <w:color w:val="000000"/>
          <w:sz w:val="28"/>
        </w:rPr>
      </w:pPr>
    </w:p>
    <w:p w:rsidR="006B415C" w:rsidRPr="004A6642" w:rsidRDefault="006B415C" w:rsidP="00D4264E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6B415C" w:rsidRDefault="006B415C" w:rsidP="00D4264E">
      <w:pPr>
        <w:rPr>
          <w:b/>
          <w:color w:val="000000"/>
        </w:rPr>
      </w:pPr>
    </w:p>
    <w:p w:rsidR="006B415C" w:rsidRPr="00434543" w:rsidRDefault="006B415C" w:rsidP="00A5007D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листопада 2018 року</w:t>
      </w:r>
      <w:r w:rsidRPr="00434543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12</w:t>
      </w:r>
      <w:r w:rsidRPr="00434543">
        <w:rPr>
          <w:sz w:val="28"/>
          <w:szCs w:val="28"/>
          <w:u w:val="single"/>
        </w:rPr>
        <w:t xml:space="preserve">  </w:t>
      </w:r>
    </w:p>
    <w:p w:rsidR="006B415C" w:rsidRPr="004A6642" w:rsidRDefault="006B415C" w:rsidP="00D4264E">
      <w:pPr>
        <w:rPr>
          <w:color w:val="000000"/>
        </w:rPr>
      </w:pPr>
    </w:p>
    <w:p w:rsidR="006B415C" w:rsidRPr="00891B68" w:rsidRDefault="006B415C" w:rsidP="00D4264E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6147 га"/>
        </w:smartTagPr>
        <w:r>
          <w:rPr>
            <w:color w:val="000000"/>
            <w:sz w:val="28"/>
            <w:szCs w:val="28"/>
          </w:rPr>
          <w:t>20,6147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Воскресенської сільської ради </w:t>
      </w:r>
    </w:p>
    <w:p w:rsidR="006B415C" w:rsidRPr="00891B68" w:rsidRDefault="006B415C" w:rsidP="00D4264E">
      <w:pPr>
        <w:pStyle w:val="NoSpacing"/>
        <w:ind w:firstLine="709"/>
        <w:rPr>
          <w:color w:val="000000"/>
          <w:sz w:val="28"/>
          <w:szCs w:val="28"/>
        </w:rPr>
      </w:pPr>
    </w:p>
    <w:p w:rsidR="006B415C" w:rsidRPr="00891B68" w:rsidRDefault="006B415C" w:rsidP="00D4264E">
      <w:pPr>
        <w:pStyle w:val="NoSpacing"/>
        <w:ind w:firstLine="709"/>
        <w:rPr>
          <w:color w:val="000000"/>
          <w:sz w:val="28"/>
          <w:szCs w:val="28"/>
        </w:rPr>
      </w:pPr>
    </w:p>
    <w:p w:rsidR="006B415C" w:rsidRPr="004A6642" w:rsidRDefault="006B415C" w:rsidP="00D4264E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6147 га"/>
        </w:smartTagPr>
        <w:r>
          <w:rPr>
            <w:color w:val="000000"/>
            <w:sz w:val="28"/>
            <w:szCs w:val="28"/>
          </w:rPr>
          <w:t xml:space="preserve">20,6147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2324282400:06:014:0100, що знаходиться в оренді  ФГ </w:t>
      </w:r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Сизон</w:t>
      </w:r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Воскресенської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6B415C" w:rsidRPr="004A6642" w:rsidRDefault="006B415C" w:rsidP="00D4264E">
      <w:pPr>
        <w:pStyle w:val="NoSpacing"/>
        <w:ind w:firstLine="709"/>
        <w:rPr>
          <w:color w:val="000000"/>
          <w:sz w:val="28"/>
          <w:szCs w:val="28"/>
        </w:rPr>
      </w:pPr>
    </w:p>
    <w:p w:rsidR="006B415C" w:rsidRPr="004A6642" w:rsidRDefault="006B415C" w:rsidP="00D4264E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6147 га"/>
        </w:smartTagPr>
        <w:r>
          <w:rPr>
            <w:color w:val="000000"/>
            <w:sz w:val="28"/>
            <w:szCs w:val="28"/>
          </w:rPr>
          <w:t xml:space="preserve">20,6147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2324282400:06:014:0100, що знаходиться в оренді ФГ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Сизон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Воскресенської сільської ради Пологівського району Запорізької області.</w:t>
      </w:r>
    </w:p>
    <w:p w:rsidR="006B415C" w:rsidRPr="004A6642" w:rsidRDefault="006B415C" w:rsidP="00D4264E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6B415C" w:rsidRPr="004A6642" w:rsidRDefault="006B415C" w:rsidP="00D4264E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6B415C" w:rsidRPr="004A6642" w:rsidRDefault="006B415C" w:rsidP="00D4264E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6B415C" w:rsidRDefault="006B415C" w:rsidP="00D4264E">
      <w:pPr>
        <w:pStyle w:val="NoSpacing"/>
        <w:ind w:firstLine="709"/>
        <w:rPr>
          <w:color w:val="000000"/>
          <w:sz w:val="28"/>
          <w:szCs w:val="28"/>
        </w:rPr>
      </w:pPr>
    </w:p>
    <w:p w:rsidR="006B415C" w:rsidRDefault="006B415C" w:rsidP="00D4264E">
      <w:pPr>
        <w:pStyle w:val="NoSpacing"/>
        <w:ind w:firstLine="709"/>
        <w:rPr>
          <w:color w:val="000000"/>
          <w:sz w:val="28"/>
          <w:szCs w:val="28"/>
        </w:rPr>
      </w:pPr>
    </w:p>
    <w:p w:rsidR="006B415C" w:rsidRPr="000A2072" w:rsidRDefault="006B415C" w:rsidP="00A5007D">
      <w:pPr>
        <w:jc w:val="both"/>
        <w:rPr>
          <w:sz w:val="28"/>
        </w:rPr>
      </w:pPr>
      <w:r w:rsidRPr="000A2072">
        <w:rPr>
          <w:sz w:val="28"/>
        </w:rPr>
        <w:t>Заступник голови ради</w:t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</w:r>
      <w:r w:rsidRPr="000A2072">
        <w:rPr>
          <w:sz w:val="28"/>
        </w:rPr>
        <w:tab/>
        <w:t xml:space="preserve"> </w:t>
      </w:r>
      <w:r>
        <w:rPr>
          <w:sz w:val="28"/>
        </w:rPr>
        <w:t xml:space="preserve">       </w:t>
      </w:r>
      <w:r w:rsidRPr="000A2072">
        <w:rPr>
          <w:sz w:val="28"/>
        </w:rPr>
        <w:t xml:space="preserve">І.О.Шевченко </w:t>
      </w:r>
    </w:p>
    <w:sectPr w:rsidR="006B415C" w:rsidRPr="000A2072" w:rsidSect="00A5007D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64E"/>
    <w:rsid w:val="00004B75"/>
    <w:rsid w:val="00067F56"/>
    <w:rsid w:val="000A2072"/>
    <w:rsid w:val="001D64CA"/>
    <w:rsid w:val="00221F7D"/>
    <w:rsid w:val="003066E2"/>
    <w:rsid w:val="00374C7D"/>
    <w:rsid w:val="00434543"/>
    <w:rsid w:val="0043698F"/>
    <w:rsid w:val="004A6642"/>
    <w:rsid w:val="0051002D"/>
    <w:rsid w:val="0051043F"/>
    <w:rsid w:val="006953B1"/>
    <w:rsid w:val="006B415C"/>
    <w:rsid w:val="00752201"/>
    <w:rsid w:val="00756BB3"/>
    <w:rsid w:val="00891B68"/>
    <w:rsid w:val="00915BBC"/>
    <w:rsid w:val="009B34AE"/>
    <w:rsid w:val="00A5007D"/>
    <w:rsid w:val="00A8297F"/>
    <w:rsid w:val="00AF5A0F"/>
    <w:rsid w:val="00C0659C"/>
    <w:rsid w:val="00D4264E"/>
    <w:rsid w:val="00E6232E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64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4264E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264E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4264E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4264E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4264E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4264E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D4264E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D4264E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1310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2018-11-22T07:48:00Z</cp:lastPrinted>
  <dcterms:created xsi:type="dcterms:W3CDTF">2018-11-14T11:20:00Z</dcterms:created>
  <dcterms:modified xsi:type="dcterms:W3CDTF">2018-11-22T07:49:00Z</dcterms:modified>
</cp:coreProperties>
</file>